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9C970D" w14:textId="77777777" w:rsidR="008B5AAB" w:rsidRDefault="008B5AAB" w:rsidP="008B5AA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GRISLEY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fl.1428)</w:t>
      </w:r>
    </w:p>
    <w:p w14:paraId="135BB534" w14:textId="77777777" w:rsidR="008B5AAB" w:rsidRDefault="008B5AAB" w:rsidP="008B5AA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Draper.</w:t>
      </w:r>
    </w:p>
    <w:p w14:paraId="40433986" w14:textId="77777777" w:rsidR="008B5AAB" w:rsidRDefault="008B5AAB" w:rsidP="008B5AAB">
      <w:pPr>
        <w:pStyle w:val="NoSpacing"/>
        <w:rPr>
          <w:rFonts w:cs="Times New Roman"/>
          <w:szCs w:val="24"/>
        </w:rPr>
      </w:pPr>
    </w:p>
    <w:p w14:paraId="6E0294E8" w14:textId="77777777" w:rsidR="008B5AAB" w:rsidRDefault="008B5AAB" w:rsidP="008B5AAB">
      <w:pPr>
        <w:pStyle w:val="NoSpacing"/>
        <w:rPr>
          <w:rFonts w:cs="Times New Roman"/>
          <w:szCs w:val="24"/>
        </w:rPr>
      </w:pPr>
    </w:p>
    <w:p w14:paraId="74177034" w14:textId="77777777" w:rsidR="008B5AAB" w:rsidRDefault="008B5AAB" w:rsidP="008B5AA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1428</w:t>
      </w:r>
      <w:r>
        <w:rPr>
          <w:rFonts w:cs="Times New Roman"/>
          <w:szCs w:val="24"/>
        </w:rPr>
        <w:tab/>
        <w:t xml:space="preserve">He took on an apprentice, John </w:t>
      </w:r>
      <w:proofErr w:type="spellStart"/>
      <w:r>
        <w:rPr>
          <w:rFonts w:cs="Times New Roman"/>
          <w:szCs w:val="24"/>
        </w:rPr>
        <w:t>Budley</w:t>
      </w:r>
      <w:proofErr w:type="spellEnd"/>
      <w:r>
        <w:rPr>
          <w:rFonts w:cs="Times New Roman"/>
          <w:szCs w:val="24"/>
        </w:rPr>
        <w:t>(q.v.).</w:t>
      </w:r>
    </w:p>
    <w:p w14:paraId="423878B2" w14:textId="77777777" w:rsidR="008B5AAB" w:rsidRDefault="008B5AAB" w:rsidP="008B5AA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B010D3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>)</w:t>
      </w:r>
    </w:p>
    <w:p w14:paraId="0B7B1D9C" w14:textId="77777777" w:rsidR="008B5AAB" w:rsidRDefault="008B5AAB" w:rsidP="008B5AAB">
      <w:pPr>
        <w:pStyle w:val="NoSpacing"/>
        <w:rPr>
          <w:rFonts w:cs="Times New Roman"/>
          <w:szCs w:val="24"/>
        </w:rPr>
      </w:pPr>
    </w:p>
    <w:p w14:paraId="0D2B8E17" w14:textId="77777777" w:rsidR="008B5AAB" w:rsidRDefault="008B5AAB" w:rsidP="008B5AAB">
      <w:pPr>
        <w:pStyle w:val="NoSpacing"/>
        <w:rPr>
          <w:rFonts w:cs="Times New Roman"/>
          <w:szCs w:val="24"/>
        </w:rPr>
      </w:pPr>
    </w:p>
    <w:p w14:paraId="5AF6C678" w14:textId="77777777" w:rsidR="008B5AAB" w:rsidRDefault="008B5AAB" w:rsidP="008B5AA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June 2024</w:t>
      </w:r>
    </w:p>
    <w:p w14:paraId="634C2C7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AA931A" w14:textId="77777777" w:rsidR="008B5AAB" w:rsidRDefault="008B5AAB" w:rsidP="009139A6">
      <w:r>
        <w:separator/>
      </w:r>
    </w:p>
  </w:endnote>
  <w:endnote w:type="continuationSeparator" w:id="0">
    <w:p w14:paraId="3B3389D1" w14:textId="77777777" w:rsidR="008B5AAB" w:rsidRDefault="008B5AA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B6BCB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40D8D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2B87F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317338" w14:textId="77777777" w:rsidR="008B5AAB" w:rsidRDefault="008B5AAB" w:rsidP="009139A6">
      <w:r>
        <w:separator/>
      </w:r>
    </w:p>
  </w:footnote>
  <w:footnote w:type="continuationSeparator" w:id="0">
    <w:p w14:paraId="28931EEF" w14:textId="77777777" w:rsidR="008B5AAB" w:rsidRDefault="008B5AA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EEE68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39E46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2A61F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AAB"/>
    <w:rsid w:val="000666E0"/>
    <w:rsid w:val="002510B7"/>
    <w:rsid w:val="00270799"/>
    <w:rsid w:val="003E52FF"/>
    <w:rsid w:val="005C130B"/>
    <w:rsid w:val="00826F5C"/>
    <w:rsid w:val="008B5AAB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A75E7"/>
  <w15:chartTrackingRefBased/>
  <w15:docId w15:val="{64D66E8E-5CB5-481B-941E-D525CF33D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B5A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2024-06-07T11:34:00Z</dcterms:created>
  <dcterms:modified xsi:type="dcterms:W3CDTF">2024-06-07T11:34:00Z</dcterms:modified>
</cp:coreProperties>
</file>